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A80AF" w14:textId="77777777" w:rsidR="00EB299A" w:rsidRDefault="00EB299A" w:rsidP="00EB29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BOTELER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5B79D01" w14:textId="77777777" w:rsidR="00EB299A" w:rsidRDefault="00EB299A" w:rsidP="00EB29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 Grinstead, Sussex. Husbandman.</w:t>
      </w:r>
    </w:p>
    <w:p w14:paraId="000F0AA1" w14:textId="77777777" w:rsidR="00EB299A" w:rsidRDefault="00EB299A" w:rsidP="00EB299A">
      <w:pPr>
        <w:rPr>
          <w:rFonts w:ascii="Times New Roman" w:hAnsi="Times New Roman" w:cs="Times New Roman"/>
        </w:rPr>
      </w:pPr>
    </w:p>
    <w:p w14:paraId="5C177F1B" w14:textId="77777777" w:rsidR="00EB299A" w:rsidRDefault="00EB299A" w:rsidP="00EB299A">
      <w:pPr>
        <w:rPr>
          <w:rFonts w:ascii="Times New Roman" w:hAnsi="Times New Roman" w:cs="Times New Roman"/>
        </w:rPr>
      </w:pPr>
    </w:p>
    <w:p w14:paraId="0C7406A1" w14:textId="77777777" w:rsidR="00EB299A" w:rsidRDefault="00EB299A" w:rsidP="00EB29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Roger </w:t>
      </w:r>
      <w:proofErr w:type="spellStart"/>
      <w:r>
        <w:rPr>
          <w:rFonts w:ascii="Times New Roman" w:hAnsi="Times New Roman" w:cs="Times New Roman"/>
        </w:rPr>
        <w:t>Wodeshyll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5A2F0B1B" w14:textId="77777777" w:rsidR="00EB299A" w:rsidRDefault="00EB299A" w:rsidP="00EB29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9C9E2A0" w14:textId="77777777" w:rsidR="00EB299A" w:rsidRDefault="00EB299A" w:rsidP="00EB299A">
      <w:pPr>
        <w:rPr>
          <w:rFonts w:ascii="Times New Roman" w:hAnsi="Times New Roman" w:cs="Times New Roman"/>
        </w:rPr>
      </w:pPr>
    </w:p>
    <w:p w14:paraId="3107E978" w14:textId="77777777" w:rsidR="00EB299A" w:rsidRDefault="00EB299A" w:rsidP="00EB299A">
      <w:pPr>
        <w:rPr>
          <w:rFonts w:ascii="Times New Roman" w:hAnsi="Times New Roman" w:cs="Times New Roman"/>
        </w:rPr>
      </w:pPr>
    </w:p>
    <w:p w14:paraId="1794762A" w14:textId="77777777" w:rsidR="00EB299A" w:rsidRDefault="00EB299A" w:rsidP="00EB29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April 2019</w:t>
      </w:r>
    </w:p>
    <w:p w14:paraId="44856B3D" w14:textId="77777777" w:rsidR="006B2F86" w:rsidRPr="00E71FC3" w:rsidRDefault="00EB29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7E3D6" w14:textId="77777777" w:rsidR="00EB299A" w:rsidRDefault="00EB299A" w:rsidP="00E71FC3">
      <w:r>
        <w:separator/>
      </w:r>
    </w:p>
  </w:endnote>
  <w:endnote w:type="continuationSeparator" w:id="0">
    <w:p w14:paraId="610449A1" w14:textId="77777777" w:rsidR="00EB299A" w:rsidRDefault="00EB299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C80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FD37C" w14:textId="77777777" w:rsidR="00EB299A" w:rsidRDefault="00EB299A" w:rsidP="00E71FC3">
      <w:r>
        <w:separator/>
      </w:r>
    </w:p>
  </w:footnote>
  <w:footnote w:type="continuationSeparator" w:id="0">
    <w:p w14:paraId="66E389C2" w14:textId="77777777" w:rsidR="00EB299A" w:rsidRDefault="00EB299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9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299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E0EB1"/>
  <w15:chartTrackingRefBased/>
  <w15:docId w15:val="{9DE10763-7D7B-472C-BDEC-77CB3EC14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99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B29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2019-05-07T19:36:00Z</dcterms:created>
  <dcterms:modified xsi:type="dcterms:W3CDTF">2019-05-07T19:37:00Z</dcterms:modified>
</cp:coreProperties>
</file>